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539E99A7"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803ED2">
        <w:rPr>
          <w:b/>
          <w:i/>
          <w:noProof/>
          <w:sz w:val="28"/>
        </w:rPr>
        <w:t>3</w:t>
      </w:r>
      <w:r w:rsidR="004518AC">
        <w:rPr>
          <w:b/>
          <w:i/>
          <w:noProof/>
          <w:sz w:val="28"/>
        </w:rPr>
        <w:t>400</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4AB43EA" w:rsidR="001E41F3" w:rsidRPr="00410371" w:rsidRDefault="00803E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0333</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F4FAEDB" w:rsidR="001E41F3" w:rsidRPr="00410371" w:rsidRDefault="004518AC"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C003A69" w:rsidR="001E41F3" w:rsidRPr="00410371" w:rsidRDefault="00162E37">
            <w:pPr>
              <w:pStyle w:val="CRCoverPage"/>
              <w:spacing w:after="0"/>
              <w:jc w:val="center"/>
              <w:rPr>
                <w:noProof/>
                <w:sz w:val="28"/>
              </w:rPr>
            </w:pPr>
            <w:r>
              <w:rPr>
                <w:b/>
                <w:noProof/>
                <w:sz w:val="28"/>
              </w:rPr>
              <w:t>15.3</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ED0F14E" w:rsidR="001E41F3" w:rsidRDefault="00466524">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40B47E0" w:rsidR="001E41F3" w:rsidRDefault="00F723E8">
            <w:pPr>
              <w:pStyle w:val="CRCoverPage"/>
              <w:spacing w:after="0"/>
              <w:ind w:left="100"/>
              <w:rPr>
                <w:noProof/>
              </w:rPr>
            </w:pPr>
            <w:r>
              <w:rPr>
                <w:noProof/>
              </w:rPr>
              <w:t>TEI</w:t>
            </w:r>
            <w:bookmarkStart w:id="1" w:name="_GoBack"/>
            <w:r w:rsidR="00747112">
              <w:rPr>
                <w:noProof/>
              </w:rPr>
              <w:t>12</w:t>
            </w:r>
            <w:bookmarkEnd w:id="1"/>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B4F0F38" w:rsidR="001E41F3" w:rsidRPr="00560C9F" w:rsidRDefault="00560C9F" w:rsidP="00D24991">
            <w:pPr>
              <w:pStyle w:val="CRCoverPage"/>
              <w:spacing w:after="0"/>
              <w:ind w:left="100" w:right="-609"/>
              <w:rPr>
                <w:b/>
                <w:noProof/>
              </w:rPr>
            </w:pPr>
            <w:r w:rsidRPr="00560C9F">
              <w:rPr>
                <w:b/>
                <w:noProof/>
              </w:rPr>
              <w:t>A</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7E890F1" w:rsidR="001E41F3" w:rsidRDefault="006B2BE6">
            <w:pPr>
              <w:pStyle w:val="CRCoverPage"/>
              <w:spacing w:after="0"/>
              <w:ind w:left="100"/>
              <w:rPr>
                <w:noProof/>
              </w:rPr>
            </w:pPr>
            <w:r>
              <w:rPr>
                <w:rFonts w:hint="eastAsia"/>
                <w:noProof/>
                <w:lang w:eastAsia="zh-CN"/>
              </w:rPr>
              <w:t>Rel-1</w:t>
            </w:r>
            <w:r w:rsidR="00162E37">
              <w:rPr>
                <w:noProof/>
                <w:lang w:eastAsia="zh-CN"/>
              </w:rPr>
              <w:t>5</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0B34583"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6B1543">
              <w:rPr>
                <w:noProof/>
                <w:lang w:eastAsia="zh-CN"/>
              </w:rPr>
              <w:t>15</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81.95pt" o:ole="">
            <v:imagedata r:id="rId13" o:title=""/>
          </v:shape>
          <o:OLEObject Type="Embed" ProgID="Visio.Drawing.6" ShapeID="_x0000_i1025" DrawAspect="Content" ObjectID="_1652697026"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75pt;height:549.8pt" o:ole="">
            <v:imagedata r:id="rId15" o:title=""/>
          </v:shape>
          <o:OLEObject Type="Embed" ProgID="Visio.Drawing.6" ShapeID="_x0000_i1026" DrawAspect="Content" ObjectID="_1652697027"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65pt;height:380.4pt" o:ole="">
            <v:imagedata r:id="rId17" o:title=""/>
          </v:shape>
          <o:OLEObject Type="Embed" ProgID="Visio.Drawing.6" ShapeID="_x0000_i1027" DrawAspect="Content" ObjectID="_1652697028"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5pt;height:280.3pt" o:ole="">
            <v:imagedata r:id="rId19" o:title=""/>
          </v:shape>
          <o:OLEObject Type="Embed" ProgID="Visio.Drawing.6" ShapeID="_x0000_i1028" DrawAspect="Content" ObjectID="_1652697029"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F27DB" w14:textId="77777777" w:rsidR="00422E6B" w:rsidRDefault="00422E6B">
      <w:r>
        <w:separator/>
      </w:r>
    </w:p>
  </w:endnote>
  <w:endnote w:type="continuationSeparator" w:id="0">
    <w:p w14:paraId="2ED36F16" w14:textId="77777777" w:rsidR="00422E6B" w:rsidRDefault="0042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2018F" w14:textId="77777777" w:rsidR="00422E6B" w:rsidRDefault="00422E6B">
      <w:r>
        <w:separator/>
      </w:r>
    </w:p>
  </w:footnote>
  <w:footnote w:type="continuationSeparator" w:id="0">
    <w:p w14:paraId="21FF39F2" w14:textId="77777777" w:rsidR="00422E6B" w:rsidRDefault="00422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CD2"/>
    <w:rsid w:val="000A6394"/>
    <w:rsid w:val="000B7FED"/>
    <w:rsid w:val="000C038A"/>
    <w:rsid w:val="000C6598"/>
    <w:rsid w:val="000D1F6B"/>
    <w:rsid w:val="00136754"/>
    <w:rsid w:val="00145D43"/>
    <w:rsid w:val="00162E37"/>
    <w:rsid w:val="00192C46"/>
    <w:rsid w:val="001A08B3"/>
    <w:rsid w:val="001A655C"/>
    <w:rsid w:val="001A7B60"/>
    <w:rsid w:val="001B52F0"/>
    <w:rsid w:val="001B7A65"/>
    <w:rsid w:val="001D16CF"/>
    <w:rsid w:val="001E41F3"/>
    <w:rsid w:val="0026004D"/>
    <w:rsid w:val="002640DD"/>
    <w:rsid w:val="00275D12"/>
    <w:rsid w:val="00277A52"/>
    <w:rsid w:val="00284FEB"/>
    <w:rsid w:val="002860C4"/>
    <w:rsid w:val="002B5741"/>
    <w:rsid w:val="00305409"/>
    <w:rsid w:val="003609EF"/>
    <w:rsid w:val="0036231A"/>
    <w:rsid w:val="00371525"/>
    <w:rsid w:val="00374DD4"/>
    <w:rsid w:val="003C0A34"/>
    <w:rsid w:val="003D786C"/>
    <w:rsid w:val="003E1A36"/>
    <w:rsid w:val="00410371"/>
    <w:rsid w:val="00422E6B"/>
    <w:rsid w:val="004242F1"/>
    <w:rsid w:val="004518AC"/>
    <w:rsid w:val="00451D32"/>
    <w:rsid w:val="00466524"/>
    <w:rsid w:val="004B75B7"/>
    <w:rsid w:val="004D7295"/>
    <w:rsid w:val="0051580D"/>
    <w:rsid w:val="00547111"/>
    <w:rsid w:val="00560C9F"/>
    <w:rsid w:val="00592D74"/>
    <w:rsid w:val="005A7C1E"/>
    <w:rsid w:val="005E2C44"/>
    <w:rsid w:val="005F2FC3"/>
    <w:rsid w:val="00621188"/>
    <w:rsid w:val="006257ED"/>
    <w:rsid w:val="00695808"/>
    <w:rsid w:val="006B1543"/>
    <w:rsid w:val="006B2BE6"/>
    <w:rsid w:val="006B46FB"/>
    <w:rsid w:val="006E21FB"/>
    <w:rsid w:val="00747112"/>
    <w:rsid w:val="00760AE2"/>
    <w:rsid w:val="00792342"/>
    <w:rsid w:val="007977A8"/>
    <w:rsid w:val="007B512A"/>
    <w:rsid w:val="007C2097"/>
    <w:rsid w:val="007D6A07"/>
    <w:rsid w:val="007F0C5B"/>
    <w:rsid w:val="007F7259"/>
    <w:rsid w:val="00803ED2"/>
    <w:rsid w:val="008040A8"/>
    <w:rsid w:val="008279FA"/>
    <w:rsid w:val="008626E7"/>
    <w:rsid w:val="00870EE7"/>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723E8"/>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0B5D6-0F00-4BC4-AD58-F4969F39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Huawei_d4</cp:lastModifiedBy>
  <cp:revision>10</cp:revision>
  <cp:lastPrinted>1899-12-31T23:00:00Z</cp:lastPrinted>
  <dcterms:created xsi:type="dcterms:W3CDTF">2020-05-09T06:53:00Z</dcterms:created>
  <dcterms:modified xsi:type="dcterms:W3CDTF">2020-06-03T05:41:00Z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(3)7sPNpPdRhTyW0X6f2RH2ZTM/cIsAPffyoxUmhkbOhORUQdqsIhOmgJXciPTjacbzQe3emoDW
YUEyO5kHr3UzI+7bHA4wUMDQ7dxHyVFhgqIXw0tbktdDwdoRmCsosh847ELernahUop/2k+/
fyC5BtlCprat92Z1GxYBZb9nMsyD8PYe9uimEj3nPiyEIN/K2Q8UyYJC7Gc39gOdI2hbAJMw
QTEUtnQpLbeUdai+u9</vt:lpwstr>
  </property>
  <property fmtid="{D5CDD505-2E9C-101B-9397-08002B2CF9AE}" pid="22" name="_2015_ms_pID_7253431">
    <vt:lpwstr>SghyqkOk2qKir/uJtj+1Q4y48KI6DnxCXaP6bLTKPq7cdkeJLY9Gp7
MFLK0Hx2koteVh62mL0l/P7GGYoJn3JqUOA8S4dZm4V6Hd38jZXYzs+RVg0nsD2TC2WhrnLA
zV/kvGLc8Alxfl6X/SRSLSitWcf7HZZrMK5iQd7hLgM84J5WkMct1PhoREpHwgColhzH56bA
pH0qH628NQvklCNsQQiFma30ZYdEiQuhWJgv</vt:lpwstr>
  </property>
  <property fmtid="{D5CDD505-2E9C-101B-9397-08002B2CF9AE}" pid="23" name="_2015_ms_pID_7253432">
    <vt:lpwstr>QUTOkmFP6VS42f6fVPyTH9U=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1591059636</vt:lpwstr>
  </property>
</Properties>
</file>